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B83493" w:rsidRPr="00B83493" w:rsidTr="00F85F8D">
        <w:tc>
          <w:tcPr>
            <w:tcW w:w="4785" w:type="dxa"/>
            <w:gridSpan w:val="3"/>
          </w:tcPr>
          <w:p w:rsidR="009C1BB5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ab/>
            </w:r>
          </w:p>
          <w:p w:rsidR="00F85F8D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ab/>
            </w:r>
            <w:r w:rsidR="00F85F8D" w:rsidRPr="00B83493">
              <w:rPr>
                <w:rFonts w:ascii="Times New Roman" w:hAnsi="Times New Roman"/>
                <w:bCs/>
              </w:rPr>
              <w:t>УТВЕРЖДАЮ</w:t>
            </w: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Начальник Межрайонной инспекции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 xml:space="preserve">Федеральной налоговой службы №46 </w:t>
            </w:r>
          </w:p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по г. Москве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</w:rPr>
              <w:t>(наименование)</w:t>
            </w:r>
          </w:p>
        </w:tc>
      </w:tr>
      <w:tr w:rsidR="00B83493" w:rsidRPr="00B83493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B83493" w:rsidRDefault="00FD7C1B" w:rsidP="00FD7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83493">
              <w:rPr>
                <w:rFonts w:ascii="Times New Roman" w:hAnsi="Times New Roman"/>
                <w:bCs/>
              </w:rPr>
              <w:t>Артёмо</w:t>
            </w:r>
            <w:r w:rsidR="00F85F8D" w:rsidRPr="00B83493">
              <w:rPr>
                <w:rFonts w:ascii="Times New Roman" w:hAnsi="Times New Roman"/>
                <w:bCs/>
              </w:rPr>
              <w:t>ва</w:t>
            </w:r>
            <w:proofErr w:type="spellEnd"/>
            <w:r w:rsidR="00F85F8D" w:rsidRPr="00B83493">
              <w:rPr>
                <w:rFonts w:ascii="Times New Roman" w:hAnsi="Times New Roman"/>
                <w:bCs/>
              </w:rPr>
              <w:t xml:space="preserve"> </w:t>
            </w:r>
            <w:r w:rsidRPr="00B83493">
              <w:rPr>
                <w:rFonts w:ascii="Times New Roman" w:hAnsi="Times New Roman"/>
                <w:bCs/>
              </w:rPr>
              <w:t>Т</w:t>
            </w:r>
            <w:r w:rsidR="00F85F8D" w:rsidRPr="00B83493">
              <w:rPr>
                <w:rFonts w:ascii="Times New Roman" w:hAnsi="Times New Roman"/>
                <w:bCs/>
              </w:rPr>
              <w:t>.</w:t>
            </w:r>
            <w:r w:rsidRPr="00B83493">
              <w:rPr>
                <w:rFonts w:ascii="Times New Roman" w:hAnsi="Times New Roman"/>
                <w:bCs/>
              </w:rPr>
              <w:t>Е</w:t>
            </w:r>
            <w:r w:rsidR="00F85F8D" w:rsidRPr="00B83493">
              <w:rPr>
                <w:rFonts w:ascii="Times New Roman" w:hAnsi="Times New Roman"/>
                <w:bCs/>
              </w:rPr>
              <w:t>.</w:t>
            </w:r>
          </w:p>
        </w:tc>
      </w:tr>
      <w:tr w:rsidR="00B83493" w:rsidRPr="00B83493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</w:rPr>
              <w:t>(подпись)</w:t>
            </w: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624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</w:rPr>
              <w:t>(фамилия, инициалы)</w:t>
            </w:r>
          </w:p>
        </w:tc>
      </w:tr>
      <w:tr w:rsidR="00B83493" w:rsidRPr="00B83493" w:rsidTr="00F85F8D">
        <w:trPr>
          <w:trHeight w:val="95"/>
        </w:trPr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FE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83493">
              <w:rPr>
                <w:rFonts w:ascii="Times New Roman" w:hAnsi="Times New Roman"/>
                <w:bCs/>
              </w:rPr>
              <w:t>от «___</w:t>
            </w:r>
            <w:proofErr w:type="gramStart"/>
            <w:r w:rsidRPr="00B83493">
              <w:rPr>
                <w:rFonts w:ascii="Times New Roman" w:hAnsi="Times New Roman"/>
                <w:bCs/>
              </w:rPr>
              <w:t>_»_</w:t>
            </w:r>
            <w:proofErr w:type="gramEnd"/>
            <w:r w:rsidRPr="00B83493">
              <w:rPr>
                <w:rFonts w:ascii="Times New Roman" w:hAnsi="Times New Roman"/>
                <w:bCs/>
              </w:rPr>
              <w:t>_________ 20</w:t>
            </w:r>
            <w:r w:rsidR="00FD7C1B" w:rsidRPr="00B83493">
              <w:rPr>
                <w:rFonts w:ascii="Times New Roman" w:hAnsi="Times New Roman"/>
                <w:bCs/>
              </w:rPr>
              <w:t>2</w:t>
            </w:r>
            <w:r w:rsidR="00FE5925">
              <w:rPr>
                <w:rFonts w:ascii="Times New Roman" w:hAnsi="Times New Roman"/>
                <w:bCs/>
              </w:rPr>
              <w:t>3</w:t>
            </w:r>
            <w:r w:rsidRPr="00B83493">
              <w:rPr>
                <w:rFonts w:ascii="Times New Roman" w:hAnsi="Times New Roman"/>
                <w:bCs/>
              </w:rPr>
              <w:t xml:space="preserve"> г.</w:t>
            </w:r>
          </w:p>
        </w:tc>
      </w:tr>
    </w:tbl>
    <w:p w:rsidR="00DF06E7" w:rsidRPr="00B83493" w:rsidRDefault="00DF06E7" w:rsidP="00C81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C35F4" w:rsidRPr="00B83493" w:rsidRDefault="00BC35F4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E23ECB" w:rsidRPr="00B83493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349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B83493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108FF" w:rsidRPr="00B83493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 1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B83493" w:rsidRDefault="00E23ECB" w:rsidP="00FE59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3493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83493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B83493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B83493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sdt>
      <w:sdtPr>
        <w:rPr>
          <w:rFonts w:ascii="Times New Roman" w:hAnsi="Times New Roman" w:cs="Times New Roman"/>
          <w:b/>
          <w:sz w:val="26"/>
          <w:szCs w:val="26"/>
        </w:rPr>
        <w:id w:val="581186165"/>
        <w:placeholder>
          <w:docPart w:val="86546D05125E49A58AFA7BF7A8DEA6C5"/>
        </w:placeholder>
        <w:showingPlcHdr/>
        <w:dropDownList>
          <w:listItem w:value="Выберите элемент."/>
          <w:listItem w:displayText="Абрамовой Екатерины Викторовны" w:value="Абрамовой Екатерины Викторовны"/>
          <w:listItem w:displayText="Аксеновой Юлии Сергеевны" w:value="Аксеновой Юлии Сергеевны"/>
          <w:listItem w:displayText="Алямовской Татьяны Анатольевны" w:value="Алямовской Татьяны Анатольевны"/>
          <w:listItem w:displayText="Андреевой Марины Леонидовны" w:value="Андреевой Марины Леонидовны"/>
          <w:listItem w:displayText="Баваевой Светланы Александровны" w:value="Баваевой Светланы Александровны"/>
          <w:listItem w:displayText="Бересневой Галины Васильевны" w:value="Бересневой Галины Васильевны"/>
          <w:listItem w:displayText="Богачёва Алексея Максимовича" w:value="Богачёва Алексея Максимовича"/>
          <w:listItem w:displayText="Вольнова Василия Владимировича" w:value="Вольнова Василия Владимировича"/>
          <w:listItem w:displayText="Ворониной Екатерины Владимировны" w:value="Ворониной Екатерины Владимировны"/>
          <w:listItem w:displayText="Гамзатхановой Умукусум Абдурахмановны" w:value="Гамзатхановой Умукусум Абдурахмановны"/>
          <w:listItem w:displayText="Геловани Марины Алексеевны" w:value="Геловани Марины Алексеевны"/>
          <w:listItem w:displayText="Гроскиной Юлии Викторовны" w:value="Гроскиной Юлии Викторовны"/>
          <w:listItem w:displayText="Дегтярь Екатерины Андреевны" w:value="Дегтярь Екатерины Андреевны"/>
          <w:listItem w:displayText="Дорошенкова Андрея Викторовича" w:value="Дорошенкова Андрея Викторовича"/>
          <w:listItem w:displayText="Есаковой Ирины Сергеевны" w:value="Есаковой Ирины Сергеевны"/>
          <w:listItem w:displayText="Зеленковой Елены Сергеевны" w:value="Зеленковой Елены Сергеевны"/>
          <w:listItem w:displayText="Зологиной Карины Васильевны" w:value="Зологиной Карины Васильевны"/>
          <w:listItem w:displayText="Зубовского Алексея Михайловича" w:value="Зубовского Алексея Михайловича"/>
          <w:listItem w:displayText="Кавешниковой Марины Леонидовны" w:value="Кавешниковой Марины Леонидовны"/>
          <w:listItem w:displayText="Калистратовой Натальи Михайловны" w:value="Калистратовой Натальи Михайловны"/>
          <w:listItem w:displayText="Карандашевой Татьяны Александровны" w:value="Карандашевой Татьяны Александровны"/>
          <w:listItem w:displayText="Келейниковой Ольги Сергеевны" w:value="Келейниковой Ольги Сергеевны"/>
          <w:listItem w:displayText="Келейниковой Татьяны Сергеевны" w:value="Келейниковой Татьяны Сергеевны"/>
          <w:listItem w:displayText="Киселёвой Светланы Николаевны" w:value="Киселёвой Светланы Николаевны"/>
          <w:listItem w:displayText="Кладовой Анны Денисовны" w:value="Кладовой Анны Денисовны"/>
          <w:listItem w:displayText="Коваленко Татьяны Геннадьевны" w:value="Коваленко Татьяны Геннадьевны"/>
          <w:listItem w:displayText="Комовой Натальи Вячеславовны" w:value="Комовой Натальи Вячеславовны"/>
          <w:listItem w:displayText="Кондрашова Дмитрия Сергеевича" w:value="Кондрашова Дмитрия Сергеевича"/>
          <w:listItem w:displayText="Копалкиной Жанны Владимировны" w:value="Копалкиной Жанны Владимировны"/>
          <w:listItem w:displayText="Курбатовой Елены Владимировны" w:value="Курбатовой Елены Владимировны"/>
          <w:listItem w:displayText="Лалаяна Альберта Ильича" w:value="Лалаяна Альберта Ильича"/>
          <w:listItem w:displayText="Ламановой Оксаны Николаевны" w:value="Ламановой Оксаны Николаевны"/>
          <w:listItem w:displayText="Лукшиной Галины Викторовны" w:value="Лукшиной Галины Викторовны"/>
          <w:listItem w:displayText="Лысовской Любови Адольфовны" w:value="Лысовской Любови Адольфовны"/>
          <w:listItem w:displayText="Магжановой Милены Артуровны" w:value="Магжановой Милены Артуровны"/>
          <w:listItem w:displayText="Маковой Ольги Вячеславовны" w:value="Маковой Ольги Вячеславовны"/>
          <w:listItem w:displayText="Малышевой Екатерины Александровны" w:value="Малышевой Екатерины Александровны"/>
          <w:listItem w:displayText="Мироновой Евгении Владимировны" w:value="Мироновой Евгении Владимировны"/>
          <w:listItem w:displayText="Митрошевой Елены Владимировны" w:value="Митрошевой Елены Владимировны"/>
          <w:listItem w:displayText="Михальченковой Марии Александровны" w:value="Михальченковой Марии Александровны"/>
          <w:listItem w:displayText="Мухаммятовой Ольги Ивановны" w:value="Мухаммятовой Ольги Ивановны"/>
          <w:listItem w:displayText="Наумова Алексея Петровича" w:value="Наумова Алексея Петровича"/>
          <w:listItem w:displayText="Николаевой Екатерины Михайловны" w:value="Николаевой Екатерины Михайловны"/>
          <w:listItem w:displayText="Николаевой Ирины Сергеевны" w:value="Николаевой Ирины Сергеевны"/>
          <w:listItem w:displayText="Островерховой Екатерины Андреевны" w:value="Островерховой Екатерины Андреевны"/>
          <w:listItem w:displayText="Павлова Алексея Алексеевича" w:value="Павлова Алексея Алексеевича"/>
          <w:listItem w:displayText="Плотниковой Ольги Александровны" w:value="Плотниковой Ольги Александровны"/>
          <w:listItem w:displayText="Придановой Екатерины Михайловны" w:value="Придановой Екатерины Михайловны"/>
          <w:listItem w:displayText="Райковой Светланы Анатольевны" w:value="Райковой Светланы Анатольевны"/>
          <w:listItem w:displayText="Родиной Наталии Сергеевны" w:value="Родиной Наталии Сергеевны"/>
          <w:listItem w:displayText="Русановой Анны Алексеевны" w:value="Русановой Анны Алексеевны"/>
          <w:listItem w:displayText="Савихиной Александры Олеговны" w:value="Савихиной Александры Олеговны"/>
          <w:listItem w:displayText="Седых Натальи Анатольевны" w:value="Седых Натальи Анатольевны"/>
          <w:listItem w:displayText="Селивёрстовой Милы Юрьевны" w:value="Селивёрстовой Милы Юрьевны"/>
          <w:listItem w:displayText="Семиохина Егора Викторовича" w:value="Семиохина Егора Викторовича"/>
          <w:listItem w:displayText="Сомова Глеба Эдуардовича" w:value="Сомова Глеба Эдуардовича"/>
          <w:listItem w:displayText="Степановой Елены Сергеевны" w:value="Степановой Елены Сергеевны"/>
          <w:listItem w:displayText="Стефанской Инны Валерьевны" w:value="Стефанской Инны Валерьевны"/>
          <w:listItem w:displayText="Суконниковой Светланы Анатольевны" w:value="Суконниковой Светланы Анатольевны"/>
          <w:listItem w:displayText="Сулиной Елены Константиновны" w:value="Сулиной Елены Константиновны"/>
          <w:listItem w:displayText="Татаренковой Натальи Викторовны" w:value="Татаренковой Натальи Викторовны"/>
          <w:listItem w:displayText="Ткаченко Ирины Игоревны" w:value="Ткаченко Ирины Игоревны"/>
          <w:listItem w:displayText="Фадеевой Альбины Николаевны" w:value="Фадеевой Альбины Николаевны"/>
          <w:listItem w:displayText="Ферзилаевой Наиры Байрамовны" w:value="Ферзилаевой Наиры Байрамовны"/>
          <w:listItem w:displayText="Филатовой Александры Сергеевны" w:value="Филатовой Александры Сергеевны"/>
          <w:listItem w:displayText="Филипповского Михаила Юрьевича" w:value="Филипповского Михаила Юрьевича"/>
          <w:listItem w:displayText="Хакимовой Елены Павловны" w:value="Хакимовой Елены Павловны"/>
          <w:listItem w:displayText="Чигасовой Екатерины Николаевны" w:value="Чигасовой Екатерины Николаевны"/>
          <w:listItem w:displayText="Шаюровой Светланы Юрьевны" w:value="Шаюровой Светланы Юрьевны"/>
          <w:listItem w:displayText="Шипеева Арслана Басанговича" w:value="Шипеева Арслана Басанговича"/>
          <w:listItem w:displayText="Шуляк Валентины Михайловны" w:value="Шуляк Валентины Михайловны"/>
          <w:listItem w:displayText="Щепанковой Елены Станиславовны" w:value="Щепанковой Елены Станиславовны"/>
          <w:listItem w:displayText="Юшмановой Анастасии Андреевны" w:value="Юшмановой Анастасии Андреевны"/>
          <w:listItem w:displayText="Юшмановой Нины Павловны" w:value="Юшмановой Нины Павловны"/>
          <w:listItem w:displayText="Яковлевой Ирины Вячеславовны" w:value="Яковлевой Ирины Вячеславовны"/>
        </w:dropDownList>
      </w:sdtPr>
      <w:sdtEndPr/>
      <w:sdtContent>
        <w:p w:rsidR="000A5858" w:rsidRDefault="000A5858" w:rsidP="000A5858">
          <w:pPr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9091E">
            <w:rPr>
              <w:rStyle w:val="af6"/>
            </w:rPr>
            <w:t>Выберите элемент.</w:t>
          </w:r>
        </w:p>
      </w:sdtContent>
    </w:sdt>
    <w:p w:rsidR="000A5858" w:rsidRPr="00B83493" w:rsidRDefault="000A5858" w:rsidP="000A5858">
      <w:pPr>
        <w:jc w:val="center"/>
        <w:sectPr w:rsidR="000A5858" w:rsidRPr="00B83493" w:rsidSect="003532E5">
          <w:headerReference w:type="default" r:id="rId8"/>
          <w:pgSz w:w="11906" w:h="16838"/>
          <w:pgMar w:top="567" w:right="850" w:bottom="567" w:left="1134" w:header="708" w:footer="708" w:gutter="0"/>
          <w:cols w:space="708"/>
          <w:titlePg/>
          <w:docGrid w:linePitch="360"/>
        </w:sectPr>
      </w:pPr>
    </w:p>
    <w:p w:rsidR="00D64E30" w:rsidRPr="00B83493" w:rsidRDefault="00D64E30" w:rsidP="00D64E3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>. Общие положения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отдела работы </w:t>
      </w:r>
      <w:r w:rsidR="00040D66">
        <w:rPr>
          <w:rFonts w:ascii="Times New Roman" w:hAnsi="Times New Roman" w:cs="Times New Roman"/>
          <w:sz w:val="26"/>
          <w:szCs w:val="26"/>
          <w:u w:val="single"/>
        </w:rPr>
        <w:br/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 заявителями №1</w:t>
      </w:r>
      <w:r w:rsidRPr="00123F34">
        <w:rPr>
          <w:rFonts w:ascii="Times New Roman" w:hAnsi="Times New Roman" w:cs="Times New Roman"/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</w:t>
      </w:r>
      <w:r w:rsidR="00070C3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по г. Москве (далее</w:t>
      </w:r>
      <w:r w:rsidR="007C3BBC" w:rsidRPr="00123F34">
        <w:rPr>
          <w:rFonts w:ascii="Times New Roman" w:hAnsi="Times New Roman" w:cs="Times New Roman"/>
          <w:sz w:val="26"/>
          <w:szCs w:val="26"/>
        </w:rPr>
        <w:t xml:space="preserve"> – </w:t>
      </w:r>
      <w:r w:rsidRPr="00123F3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123F34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123F34">
        <w:rPr>
          <w:rFonts w:ascii="Times New Roman" w:hAnsi="Times New Roman" w:cs="Times New Roman"/>
          <w:sz w:val="26"/>
          <w:szCs w:val="26"/>
        </w:rPr>
        <w:t>».</w:t>
      </w:r>
    </w:p>
    <w:p w:rsidR="00123F34" w:rsidRDefault="00D64E30" w:rsidP="00123F3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B83493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83493">
        <w:rPr>
          <w:rFonts w:ascii="Times New Roman" w:hAnsi="Times New Roman" w:cs="Times New Roman"/>
          <w:bCs/>
          <w:sz w:val="26"/>
          <w:szCs w:val="26"/>
        </w:rPr>
        <w:t>.</w:t>
      </w:r>
    </w:p>
    <w:p w:rsid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: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123F34">
        <w:rPr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123F34">
        <w:rPr>
          <w:rFonts w:ascii="Times New Roman" w:hAnsi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D64E30" w:rsidRPr="00123F34" w:rsidRDefault="007C3BBC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D64E30" w:rsidRPr="00123F34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D64E30" w:rsidRPr="00123F34">
        <w:rPr>
          <w:rFonts w:ascii="Times New Roman" w:hAnsi="Times New Roman"/>
          <w:bCs/>
          <w:sz w:val="26"/>
          <w:szCs w:val="26"/>
        </w:rPr>
        <w:t xml:space="preserve"> начальнику </w:t>
      </w:r>
      <w:r w:rsidR="00D64E30"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F46E2">
        <w:rPr>
          <w:rFonts w:ascii="Times New Roman" w:hAnsi="Times New Roman" w:cs="Times New Roman"/>
          <w:sz w:val="26"/>
          <w:szCs w:val="26"/>
        </w:rPr>
        <w:br/>
      </w:r>
      <w:r w:rsidR="00D64E30" w:rsidRPr="00123F34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>. Квалификационные требования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для замещения должности гражданской службы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Для   замещения  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Федерации;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123F34">
        <w:rPr>
          <w:rFonts w:ascii="Times New Roman" w:hAnsi="Times New Roman" w:cs="Times New Roman"/>
          <w:sz w:val="26"/>
          <w:szCs w:val="26"/>
        </w:rPr>
        <w:t>от 08 августа 2001 г. № 129-ФЗ «</w:t>
      </w:r>
      <w:r w:rsidRPr="00B83493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индивидуальных </w:t>
      </w:r>
      <w:r w:rsidR="00123F34">
        <w:rPr>
          <w:rFonts w:ascii="Times New Roman" w:hAnsi="Times New Roman" w:cs="Times New Roman"/>
          <w:sz w:val="26"/>
          <w:szCs w:val="26"/>
        </w:rPr>
        <w:t>предпринимателей»</w:t>
      </w:r>
      <w:r w:rsidRPr="00B83493">
        <w:rPr>
          <w:rFonts w:ascii="Times New Roman" w:hAnsi="Times New Roman" w:cs="Times New Roman"/>
          <w:sz w:val="26"/>
          <w:szCs w:val="26"/>
        </w:rPr>
        <w:t xml:space="preserve"> (с изменениями </w:t>
      </w:r>
      <w:r w:rsidR="00AB5A2C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и дополнениями);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 персональных данных»;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электронной подписи»;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Федеральн</w:t>
      </w:r>
      <w:r w:rsidR="00123F34">
        <w:rPr>
          <w:rFonts w:ascii="Times New Roman" w:hAnsi="Times New Roman"/>
          <w:sz w:val="26"/>
          <w:szCs w:val="26"/>
          <w:lang w:val="ru-RU"/>
        </w:rPr>
        <w:t>ый закон от 02.05.2006 N 59-ФЗ «</w:t>
      </w:r>
      <w:r w:rsidRPr="00B83493">
        <w:rPr>
          <w:rFonts w:ascii="Times New Roman" w:hAnsi="Times New Roman"/>
          <w:sz w:val="26"/>
          <w:szCs w:val="26"/>
          <w:lang w:val="ru-RU"/>
        </w:rPr>
        <w:t>О порядке рассмотрения обращен</w:t>
      </w:r>
      <w:r w:rsidR="00123F34">
        <w:rPr>
          <w:rFonts w:ascii="Times New Roman" w:hAnsi="Times New Roman"/>
          <w:sz w:val="26"/>
          <w:szCs w:val="26"/>
          <w:lang w:val="ru-RU"/>
        </w:rPr>
        <w:t>ий граждан Российской Федерации»;</w:t>
      </w:r>
    </w:p>
    <w:p w:rsidR="00C81BE2" w:rsidRPr="00B83493" w:rsidRDefault="00C81BE2" w:rsidP="00C81BE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 w:rsidR="00195F2B" w:rsidRPr="00B83493">
        <w:rPr>
          <w:rFonts w:ascii="Times New Roman" w:hAnsi="Times New Roman"/>
          <w:sz w:val="26"/>
          <w:szCs w:val="26"/>
          <w:lang w:val="ru-RU"/>
        </w:rPr>
        <w:t>тьянских (фермерских) хозяйств".</w:t>
      </w:r>
    </w:p>
    <w:p w:rsidR="00D64E30" w:rsidRPr="00B83493" w:rsidRDefault="007C3BBC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D64E30" w:rsidRPr="00B83493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D64E30" w:rsidRPr="00B83493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123F34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64E30" w:rsidRPr="00B83493" w:rsidRDefault="00D64E30" w:rsidP="00D64E3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 w:rsidR="00195F2B" w:rsidRPr="00B83493">
        <w:rPr>
          <w:rFonts w:ascii="Times New Roman" w:hAnsi="Times New Roman" w:cs="Times New Roman"/>
          <w:sz w:val="26"/>
          <w:szCs w:val="26"/>
        </w:rPr>
        <w:t xml:space="preserve">мирование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195F2B" w:rsidRPr="00B83493">
        <w:rPr>
          <w:rFonts w:ascii="Times New Roman" w:hAnsi="Times New Roman" w:cs="Times New Roman"/>
          <w:sz w:val="26"/>
          <w:szCs w:val="26"/>
        </w:rPr>
        <w:t>и хранение документов.</w:t>
      </w:r>
    </w:p>
    <w:p w:rsidR="00D64E30" w:rsidRPr="00B83493" w:rsidRDefault="00D64E30" w:rsidP="00D64E3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83493">
        <w:rPr>
          <w:rFonts w:ascii="Times New Roman" w:eastAsiaTheme="minorHAnsi" w:hAnsi="Times New Roman"/>
          <w:sz w:val="26"/>
          <w:szCs w:val="26"/>
          <w:lang w:val="ru-RU" w:bidi="ar-SA"/>
        </w:rPr>
        <w:t>принципы предоставления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требования к предоставлению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 w:rsidR="00024B91"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предоставления государственных услуг в электронной форме;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понятие и принципы функционирования, назначение портала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права заявителей при получении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обязанности государственных органов, предоставляющих государственные услуги;</w:t>
      </w:r>
    </w:p>
    <w:p w:rsidR="00D64E30" w:rsidRP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стандарт предоставления государственной услуги: требования и порядок разработки.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83493">
        <w:rPr>
          <w:rFonts w:ascii="Times New Roman" w:eastAsia="Times New Roman" w:hAnsi="Times New Roman" w:cs="Times New Roman"/>
          <w:sz w:val="26"/>
          <w:szCs w:val="26"/>
        </w:rPr>
        <w:t xml:space="preserve">умения </w:t>
      </w:r>
      <w:r w:rsidRPr="00B83493">
        <w:rPr>
          <w:rFonts w:ascii="Times New Roman" w:hAnsi="Times New Roman"/>
          <w:bCs/>
          <w:sz w:val="26"/>
          <w:szCs w:val="26"/>
        </w:rPr>
        <w:t xml:space="preserve">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="000A1140">
        <w:rPr>
          <w:rFonts w:ascii="Times New Roman" w:hAnsi="Times New Roman"/>
          <w:bCs/>
          <w:sz w:val="26"/>
          <w:szCs w:val="26"/>
        </w:rPr>
        <w:br/>
      </w:r>
      <w:r w:rsidRPr="00B83493">
        <w:rPr>
          <w:rFonts w:ascii="Times New Roman" w:hAnsi="Times New Roman"/>
          <w:bCs/>
          <w:sz w:val="26"/>
          <w:szCs w:val="26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="000A1140">
        <w:rPr>
          <w:rFonts w:ascii="Times New Roman" w:hAnsi="Times New Roman"/>
          <w:bCs/>
          <w:sz w:val="26"/>
          <w:szCs w:val="26"/>
        </w:rPr>
        <w:br/>
      </w:r>
      <w:r w:rsidRPr="00B83493">
        <w:rPr>
          <w:rFonts w:ascii="Times New Roman" w:hAnsi="Times New Roman"/>
          <w:bCs/>
          <w:sz w:val="26"/>
          <w:szCs w:val="26"/>
        </w:rPr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0A1140">
        <w:rPr>
          <w:rFonts w:ascii="Times New Roman" w:hAnsi="Times New Roman"/>
          <w:bCs/>
          <w:sz w:val="26"/>
          <w:szCs w:val="26"/>
        </w:rPr>
        <w:br/>
      </w:r>
      <w:r w:rsidRPr="00B83493">
        <w:rPr>
          <w:rFonts w:ascii="Times New Roman" w:hAnsi="Times New Roman"/>
          <w:bCs/>
          <w:sz w:val="26"/>
          <w:szCs w:val="26"/>
        </w:rPr>
        <w:t>в электронных документах, подготовки деловой корреспонденции и актов инспекции.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,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23F34">
        <w:rPr>
          <w:rFonts w:ascii="Times New Roman" w:hAnsi="Times New Roman"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23F34">
        <w:rPr>
          <w:rFonts w:ascii="Times New Roman" w:hAnsi="Times New Roman" w:cs="Times New Roman"/>
          <w:sz w:val="26"/>
          <w:szCs w:val="26"/>
        </w:rPr>
        <w:t>от 27.07.2004 №79-ФЗ «О государственной гражданской службе Российской Федерации».</w:t>
      </w:r>
    </w:p>
    <w:p w:rsidR="00D64E30" w:rsidRP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23F34">
        <w:rPr>
          <w:rFonts w:ascii="Times New Roman" w:hAnsi="Times New Roman" w:cs="Times New Roman"/>
          <w:sz w:val="26"/>
          <w:szCs w:val="26"/>
        </w:rPr>
        <w:t xml:space="preserve">с заявителями №1,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23F34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учредительные документы, заявлений о реорганизации и ликвидации юридических лиц;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и хозяйственного обеспечения для формирования отчета в УФНС России по г. Москве по соблюдению исполнительской дисциплины;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8238AF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принимать от заинтересованных лиц и анализировать заявления об ошибках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базе данных ЕГРЮЛ допущенных регистрирующим органом;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составлять акты по ошибкам, допущенным регистрирующим органом, вести статистику по допущенным ошибкам;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D64E30" w:rsidRPr="00B83493" w:rsidRDefault="00303FE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B83493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0A1140">
        <w:rPr>
          <w:rFonts w:ascii="Times New Roman" w:hAnsi="Times New Roman" w:cs="Times New Roman"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B83493">
        <w:rPr>
          <w:rFonts w:ascii="Times New Roman" w:hAnsi="Times New Roman" w:cs="Times New Roman"/>
          <w:sz w:val="26"/>
          <w:szCs w:val="26"/>
        </w:rPr>
        <w:t>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95F2B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D64E30" w:rsidRPr="00B83493" w:rsidRDefault="00195F2B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64E30" w:rsidRPr="001D2227" w:rsidRDefault="00D64E30" w:rsidP="001D2227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Pr="001D222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0A1140">
        <w:rPr>
          <w:rFonts w:ascii="Times New Roman" w:hAnsi="Times New Roman" w:cs="Times New Roman"/>
          <w:b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 xml:space="preserve">и других материалов, относящихся к </w:t>
      </w:r>
      <w:r w:rsidR="00195F2B" w:rsidRPr="00B83493">
        <w:rPr>
          <w:rFonts w:ascii="Times New Roman" w:hAnsi="Times New Roman" w:cs="Times New Roman"/>
          <w:sz w:val="26"/>
          <w:szCs w:val="26"/>
        </w:rPr>
        <w:t>компетенции отдела.</w:t>
      </w:r>
    </w:p>
    <w:p w:rsid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64E30" w:rsidRPr="001D222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64E30" w:rsidRPr="001D2227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D64E30" w:rsidRP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несёт ответственность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за неисполнение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№1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аботников инспекции и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по г. Москве;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сохранн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</w:t>
      </w:r>
      <w:r w:rsidR="00195F2B" w:rsidRPr="001D2227">
        <w:rPr>
          <w:rFonts w:ascii="Times New Roman" w:hAnsi="Times New Roman" w:cs="Times New Roman"/>
          <w:sz w:val="26"/>
          <w:szCs w:val="26"/>
        </w:rPr>
        <w:t>твующим законодательством;</w:t>
      </w:r>
    </w:p>
    <w:p w:rsidR="00D64E30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lastRenderedPageBreak/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D64E30" w:rsidRPr="00B83493" w:rsidRDefault="00D64E30" w:rsidP="001D222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9" w:history="1">
        <w:r w:rsidRPr="00B83493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8349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№79-ФЗ «О государственной гражданской службе Российской Федерации» </w:t>
      </w:r>
      <w:r w:rsidR="007C3BBC" w:rsidRPr="00B83493">
        <w:rPr>
          <w:rFonts w:ascii="Times New Roman" w:hAnsi="Times New Roman"/>
          <w:sz w:val="26"/>
          <w:szCs w:val="26"/>
          <w:u w:val="single"/>
        </w:rPr>
        <w:t>г</w:t>
      </w:r>
      <w:r w:rsidRPr="00B8349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56923" w:rsidRDefault="00156923" w:rsidP="000A1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самостоятельно принимать управленческие и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иные решения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1D2227" w:rsidRDefault="00D64E30" w:rsidP="001D222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1D2227">
        <w:rPr>
          <w:rFonts w:ascii="Times New Roman" w:hAnsi="Times New Roman"/>
          <w:sz w:val="26"/>
          <w:szCs w:val="26"/>
          <w:u w:val="single"/>
        </w:rPr>
        <w:t>г</w:t>
      </w:r>
      <w:r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1D2227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CB7B57" w:rsidRPr="001D2227" w:rsidRDefault="00CB7B57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D64E30" w:rsidRPr="00975F57" w:rsidRDefault="00D64E30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975F57">
        <w:rPr>
          <w:rFonts w:ascii="Times New Roman" w:hAnsi="Times New Roman"/>
          <w:sz w:val="26"/>
          <w:szCs w:val="26"/>
          <w:u w:val="single"/>
        </w:rPr>
        <w:t>г</w:t>
      </w:r>
      <w:r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bCs/>
          <w:iCs/>
          <w:sz w:val="26"/>
          <w:szCs w:val="26"/>
        </w:rPr>
        <w:t>соблюдения правил эксплуатации оргте</w:t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хники, не допускать к работе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на </w:t>
      </w:r>
      <w:r w:rsidRPr="00975F57">
        <w:rPr>
          <w:rFonts w:ascii="Times New Roman" w:hAnsi="Times New Roman" w:cs="Times New Roman"/>
          <w:bCs/>
          <w:iCs/>
          <w:sz w:val="26"/>
          <w:szCs w:val="26"/>
        </w:rPr>
        <w:t>технических средствах неуполномоченных лиц;</w:t>
      </w:r>
    </w:p>
    <w:p w:rsidR="00D64E30" w:rsidRP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Pr="00B83493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975F57" w:rsidRDefault="007C3BBC" w:rsidP="00975F5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D64E30" w:rsidRPr="00975F57" w:rsidRDefault="007C3BBC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 и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принятия данных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4E30" w:rsidRPr="00975F57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975F5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и иными нормативными правовыми актами Российской Федерации.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ФНС России, государственными служащими иных государственных органов, а также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 с другими гражданами и организациями строится в рамках деловых отношений на основе </w:t>
      </w:r>
      <w:hyperlink r:id="rId10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AB15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AB156D">
        <w:rPr>
          <w:rFonts w:ascii="Times New Roman" w:hAnsi="Times New Roman" w:cs="Times New Roman"/>
          <w:sz w:val="26"/>
          <w:szCs w:val="26"/>
        </w:rPr>
        <w:t>. №  885</w:t>
      </w:r>
      <w:r w:rsidR="000A1140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0A1140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="000A1140">
        <w:rPr>
          <w:rFonts w:ascii="Times New Roman" w:hAnsi="Times New Roman" w:cs="Times New Roman"/>
          <w:sz w:val="26"/>
          <w:szCs w:val="26"/>
        </w:rPr>
        <w:br/>
        <w:t>«</w:t>
      </w:r>
      <w:r w:rsidRPr="00AB156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0A1140">
        <w:rPr>
          <w:rFonts w:ascii="Times New Roman" w:hAnsi="Times New Roman" w:cs="Times New Roman"/>
          <w:sz w:val="26"/>
          <w:szCs w:val="26"/>
        </w:rPr>
        <w:t>»</w:t>
      </w:r>
      <w:r w:rsidRPr="00AB156D">
        <w:rPr>
          <w:rFonts w:ascii="Times New Roman" w:hAnsi="Times New Roman" w:cs="Times New Roman"/>
          <w:sz w:val="26"/>
          <w:szCs w:val="26"/>
        </w:rPr>
        <w:t xml:space="preserve">, Кодексом этики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организациям в соответствии с административным регламентом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В соответствии с замещаемой долж</w:t>
      </w:r>
      <w:bookmarkStart w:id="0" w:name="_GoBack"/>
      <w:bookmarkEnd w:id="0"/>
      <w:r w:rsidRPr="00AB156D">
        <w:rPr>
          <w:rFonts w:ascii="Times New Roman" w:hAnsi="Times New Roman" w:cs="Times New Roman"/>
          <w:sz w:val="26"/>
          <w:szCs w:val="26"/>
        </w:rPr>
        <w:t xml:space="preserve">ностью государственной гражданской службы и в пределах функциональной компетенции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AB156D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по г. Москве: 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EA61E9" w:rsidRPr="00AB156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5A3B" w:rsidRPr="00AB156D" w:rsidRDefault="00315A3B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информирование заявителей по вопросам выдачи квалифицированных</w:t>
      </w:r>
      <w:r w:rsidR="00195F2B" w:rsidRPr="00AB156D">
        <w:rPr>
          <w:rFonts w:ascii="Times New Roman" w:hAnsi="Times New Roman" w:cs="Times New Roman"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</w:rPr>
        <w:t>сертификатов ключей проверки электронной подписи.</w:t>
      </w:r>
    </w:p>
    <w:p w:rsidR="00D64E30" w:rsidRPr="00B83493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B9364E" w:rsidRPr="00AB156D">
        <w:rPr>
          <w:rFonts w:ascii="Times New Roman" w:hAnsi="Times New Roman" w:cs="Times New Roman"/>
          <w:sz w:val="26"/>
          <w:szCs w:val="26"/>
        </w:rPr>
        <w:t>деятельности государственного</w:t>
      </w:r>
      <w:r w:rsidRPr="00AB156D">
        <w:rPr>
          <w:rFonts w:ascii="Times New Roman" w:hAnsi="Times New Roman"/>
          <w:sz w:val="26"/>
          <w:szCs w:val="26"/>
          <w:u w:val="single"/>
        </w:rPr>
        <w:t xml:space="preserve">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lastRenderedPageBreak/>
        <w:t xml:space="preserve">качеству выполненной работы (подготовке документов в соответствии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с документами);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4E30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A05B4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3A05B4" w:rsidRPr="00B83493">
        <w:rPr>
          <w:rFonts w:ascii="Times New Roman" w:hAnsi="Times New Roman" w:cs="Times New Roman"/>
          <w:sz w:val="26"/>
          <w:szCs w:val="26"/>
        </w:rPr>
        <w:t xml:space="preserve">, количественные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3A05B4" w:rsidRPr="00B83493">
        <w:rPr>
          <w:rFonts w:ascii="Times New Roman" w:hAnsi="Times New Roman" w:cs="Times New Roman"/>
          <w:sz w:val="26"/>
          <w:szCs w:val="26"/>
        </w:rPr>
        <w:t>и качественные показатели принятых и выданных квалифицированных сертификатов ключей проверки электронной подписи.</w:t>
      </w:r>
    </w:p>
    <w:p w:rsidR="00BC35F4" w:rsidRPr="00B83493" w:rsidRDefault="00BC35F4" w:rsidP="003A0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2D9" w:rsidRPr="00B83493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B272D9" w:rsidRPr="00B83493" w:rsidRDefault="00B272D9" w:rsidP="00B272D9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f"/>
        <w:tblW w:w="10428" w:type="dxa"/>
        <w:tblLook w:val="04A0" w:firstRow="1" w:lastRow="0" w:firstColumn="1" w:lastColumn="0" w:noHBand="0" w:noVBand="1"/>
      </w:tblPr>
      <w:tblGrid>
        <w:gridCol w:w="5070"/>
        <w:gridCol w:w="147"/>
        <w:gridCol w:w="3085"/>
        <w:gridCol w:w="2126"/>
      </w:tblGrid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77DAF" w:rsidRPr="00B83493" w:rsidRDefault="00777DAF" w:rsidP="0077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работы с заявителями № 1 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right w:val="nil"/>
            </w:tcBorders>
          </w:tcPr>
          <w:p w:rsidR="00777DAF" w:rsidRPr="00B83493" w:rsidRDefault="00777DAF" w:rsidP="00DB5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AF" w:rsidRPr="00B83493" w:rsidRDefault="00777DAF" w:rsidP="0077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3232" w:type="dxa"/>
            <w:gridSpan w:val="2"/>
            <w:tcBorders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B83493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B83493" w:rsidRPr="00B83493" w:rsidTr="00777DAF">
        <w:trPr>
          <w:trHeight w:val="68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3493" w:rsidRPr="00B83493" w:rsidTr="00777DAF">
        <w:tc>
          <w:tcPr>
            <w:tcW w:w="5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ознакомлен(а)</w:t>
            </w:r>
          </w:p>
        </w:tc>
        <w:tc>
          <w:tcPr>
            <w:tcW w:w="3085" w:type="dxa"/>
            <w:tcBorders>
              <w:top w:val="nil"/>
              <w:left w:val="nil"/>
              <w:right w:val="nil"/>
            </w:tcBorders>
          </w:tcPr>
          <w:p w:rsidR="001A013A" w:rsidRPr="00B83493" w:rsidRDefault="001A013A" w:rsidP="00A97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2078509641"/>
              <w:placeholder>
                <w:docPart w:val="82D7C96043E84AC1808F1027644551F4"/>
              </w:placeholder>
              <w:showingPlcHdr/>
              <w:comboBox>
                <w:listItem w:value="Выберите элемент."/>
                <w:listItem w:displayText="Е.В. Абрамова" w:value="Е.В. Абрамова"/>
                <w:listItem w:displayText="Ю.С. Аксенова" w:value="Ю.С. Аксенова"/>
                <w:listItem w:displayText="Т.А. Алямовская" w:value="Т.А. Алямовская"/>
                <w:listItem w:displayText="Н.М. Калистратова" w:value="Н.М. Калистратова"/>
                <w:listItem w:displayText="С.А. Баваева" w:value="С.А. Баваева"/>
                <w:listItem w:displayText="Г.В. Береснева" w:value="Г.В. Береснева"/>
                <w:listItem w:displayText="В.В. Вольнов" w:value="В.В. Вольнов"/>
                <w:listItem w:displayText="Е.В. Воронина" w:value="Е.В. Воронина"/>
                <w:listItem w:displayText="У.А. Гамзатханова" w:value="У.А. Гамзатханова"/>
                <w:listItem w:displayText="М.А. Геловани" w:value="М.А. Геловани"/>
                <w:listItem w:displayText="Ю.В. Гроскина" w:value="Ю.В. Гроскина"/>
                <w:listItem w:displayText="А.В. Дорошенков" w:value="А.В. Дорошенков"/>
                <w:listItem w:displayText="Е.М. Николаева" w:value="Е.М. Николаева"/>
                <w:listItem w:displayText="К.В. Зологина" w:value="К.В. Зологина"/>
                <w:listItem w:displayText="А.М. Зубовский" w:value="А.М. Зубовский"/>
                <w:listItem w:displayText="Т.А. Карандашева" w:value="Т.А. Карандашева"/>
                <w:listItem w:displayText="Т.С. Келейникова" w:value="Т.С. Келейникова"/>
                <w:listItem w:displayText="С.Н. Киселева" w:value="С.Н. Киселева"/>
                <w:listItem w:displayText="А.Д. Кладова" w:value="А.Д. Кладова"/>
                <w:listItem w:displayText="И.С. Есакова" w:value="И.С. Есакова"/>
                <w:listItem w:displayText="Т.Г. Коваленко" w:value="Т.Г. Коваленко"/>
                <w:listItem w:displayText="Н.В. Комова" w:value="Н.В. Комова"/>
                <w:listItem w:displayText="Д.С. Кондрашов" w:value="Д.С. Кондрашов"/>
                <w:listItem w:displayText="Ж.В. Копалкина" w:value="Ж.В. Копалкина"/>
                <w:listItem w:displayText="Е.С. Зеленкова" w:value="Е.С. Зеленкова"/>
                <w:listItem w:displayText="Е.В. Курбатова" w:value="Е.В. Курбатова"/>
                <w:listItem w:displayText="А.И. Лалаян" w:value="А.И. Лалаян"/>
                <w:listItem w:displayText="О.Н. Ламанова" w:value="О.Н. Ламанова"/>
                <w:listItem w:displayText="Г.В. Лукшина" w:value="Г.В. Лукшина"/>
                <w:listItem w:displayText="Е.П. Хакимова" w:value="Е.П. Хакимова"/>
                <w:listItem w:displayText="Л.А. Лысовская" w:value="Л.А. Лысовская"/>
                <w:listItem w:displayText="М.А. Магжанова" w:value="М.А. Магжанова"/>
                <w:listItem w:displayText="О.В. Макова" w:value="О.В. Макова"/>
                <w:listItem w:displayText="Е.В. Миронова" w:value="Е.В. Миронова"/>
                <w:listItem w:displayText="Е.В. Митрошева" w:value="Е.В. Митрошева"/>
                <w:listItem w:displayText="А.П. Наумов" w:value="А.П. Наумов"/>
                <w:listItem w:displayText="И.С. Николаева" w:value="И.С. Николаева"/>
                <w:listItem w:displayText="Е.А. Островерхова" w:value="Е.А. Островерхова"/>
                <w:listItem w:displayText="О.А. Плотникова" w:value="О.А. Плотникова"/>
                <w:listItem w:displayText="С.А. Райкова" w:value="С.А. Райкова"/>
                <w:listItem w:displayText="А.А. Русанова" w:value="А.А. Русанова"/>
                <w:listItem w:displayText="Н.В. Татаренкова" w:value="Н.В. Татаренкова"/>
                <w:listItem w:displayText="А.О. Савихина" w:value="А.О. Савихина"/>
                <w:listItem w:displayText="Н.А. Седых" w:value="Н.А. Седых"/>
                <w:listItem w:displayText="Е.В. Семиохин" w:value="Е.В. Семиохин"/>
                <w:listItem w:displayText="И.В. Стефанская" w:value="И.В. Стефанская"/>
                <w:listItem w:displayText="С.А. Суконникова" w:value="С.А. Суконникова"/>
                <w:listItem w:displayText="Е.К. Сулина" w:value="Е.К. Сулина"/>
                <w:listItem w:displayText="И.И. Ткаченко" w:value="И.И. Ткаченко"/>
                <w:listItem w:displayText="А.Н. Фадеева" w:value="А.Н. Фадеева"/>
                <w:listItem w:displayText="А.С. Филатова" w:value="А.С. Филатова"/>
                <w:listItem w:displayText="М.Ю. Филипповский" w:value="М.Ю. Филипповский"/>
                <w:listItem w:displayText="Е.Н. Чигасова" w:value="Е.Н. Чигасова"/>
                <w:listItem w:displayText="Н.Б. Ферзилаева" w:value="Н.Б. Ферзилаева"/>
                <w:listItem w:displayText="А.Б. Шипеев" w:value="А.Б. Шипеев"/>
                <w:listItem w:displayText="В.М. Шуляк" w:value="В.М. Шуляк"/>
                <w:listItem w:displayText="Н.П. Юшманова" w:value="Н.П. Юшманова"/>
                <w:listItem w:displayText="И.В. Яковлева" w:value="И.В. Яковлева"/>
                <w:listItem w:displayText="М.Л. Кавешникова" w:value="М.Л. Кавешникова"/>
                <w:listItem w:displayText="Н.С. Родина" w:value="Н.С. Родина"/>
                <w:listItem w:displayText="М.Л. Андреева" w:value="М.Л. Андреева"/>
                <w:listItem w:displayText="А.М. Богачев" w:value="А.М. Богачев"/>
                <w:listItem w:displayText="Е.А. Дегтярь" w:value="Е.А. Дегтярь"/>
                <w:listItem w:displayText="О.С. Келейникова" w:value="О.С. Келейникова"/>
                <w:listItem w:displayText="Е.А. Малышева" w:value="Е.А. Малышева"/>
                <w:listItem w:displayText="О.И. Мухаммятова" w:value="О.И. Мухаммятова"/>
                <w:listItem w:displayText="А.А. Павлов" w:value="А.А. Павлов"/>
                <w:listItem w:displayText="Е.М. Приданова" w:value="Е.М. Приданова"/>
                <w:listItem w:displayText="М.Ю. Селивёрстова" w:value="М.Ю. Селивёрстова"/>
                <w:listItem w:displayText="С.Ю. Шаюрова" w:value="С.Ю. Шаюрова"/>
                <w:listItem w:displayText="Е.С. Щепанкова" w:value="Е.С. Щепанкова"/>
                <w:listItem w:displayText="М.А. Михальченкова" w:value="М.А. Михальченкова"/>
                <w:listItem w:displayText="Е.С. Степанова" w:value="Е.С. Степанова"/>
                <w:listItem w:displayText="А.А. Юшманова" w:value="А.А. Юшманова"/>
              </w:comboBox>
            </w:sdtPr>
            <w:sdtEndPr/>
            <w:sdtContent>
              <w:p w:rsidR="001A013A" w:rsidRPr="00B83493" w:rsidRDefault="000A5858" w:rsidP="000A5858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0720B1">
                  <w:rPr>
                    <w:rStyle w:val="af6"/>
                  </w:rPr>
                  <w:t>Выберите элемент.</w:t>
                </w:r>
              </w:p>
            </w:sdtContent>
          </w:sdt>
        </w:tc>
      </w:tr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2" w:type="dxa"/>
            <w:gridSpan w:val="2"/>
            <w:tcBorders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B83493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A331C2" w:rsidRPr="00B83493" w:rsidRDefault="00A331C2" w:rsidP="00FE5925">
      <w:pPr>
        <w:rPr>
          <w:rFonts w:ascii="Times New Roman" w:hAnsi="Times New Roman" w:cs="Times New Roman"/>
          <w:sz w:val="20"/>
          <w:szCs w:val="20"/>
        </w:rPr>
      </w:pPr>
    </w:p>
    <w:sectPr w:rsidR="00A331C2" w:rsidRPr="00B83493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07" w:rsidRDefault="000C5C07" w:rsidP="008F5841">
      <w:pPr>
        <w:spacing w:after="0" w:line="240" w:lineRule="auto"/>
      </w:pPr>
      <w:r>
        <w:separator/>
      </w:r>
    </w:p>
  </w:endnote>
  <w:endnote w:type="continuationSeparator" w:id="0">
    <w:p w:rsidR="000C5C07" w:rsidRDefault="000C5C0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07" w:rsidRDefault="000C5C07" w:rsidP="008F5841">
      <w:pPr>
        <w:spacing w:after="0" w:line="240" w:lineRule="auto"/>
      </w:pPr>
      <w:r>
        <w:separator/>
      </w:r>
    </w:p>
  </w:footnote>
  <w:footnote w:type="continuationSeparator" w:id="0">
    <w:p w:rsidR="000C5C07" w:rsidRDefault="000C5C0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C81BE2" w:rsidRDefault="00ED222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E592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BE2" w:rsidRDefault="00C81BE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D8F"/>
    <w:multiLevelType w:val="hybridMultilevel"/>
    <w:tmpl w:val="F768D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327DB"/>
    <w:multiLevelType w:val="hybridMultilevel"/>
    <w:tmpl w:val="1618D796"/>
    <w:lvl w:ilvl="0" w:tplc="87EAB6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1C31"/>
    <w:multiLevelType w:val="hybridMultilevel"/>
    <w:tmpl w:val="7054C358"/>
    <w:lvl w:ilvl="0" w:tplc="DE3C67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8BD1E3A"/>
    <w:multiLevelType w:val="hybridMultilevel"/>
    <w:tmpl w:val="BC88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65364"/>
    <w:multiLevelType w:val="hybridMultilevel"/>
    <w:tmpl w:val="7CDCAA66"/>
    <w:lvl w:ilvl="0" w:tplc="62747A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8E4EC2BA"/>
    <w:lvl w:ilvl="0" w:tplc="73F8562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04128B"/>
    <w:multiLevelType w:val="hybridMultilevel"/>
    <w:tmpl w:val="D29C5AB4"/>
    <w:lvl w:ilvl="0" w:tplc="12D4B19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E3F73"/>
    <w:multiLevelType w:val="hybridMultilevel"/>
    <w:tmpl w:val="D592DE0E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B1140"/>
    <w:multiLevelType w:val="hybridMultilevel"/>
    <w:tmpl w:val="F0989AB6"/>
    <w:lvl w:ilvl="0" w:tplc="2082753E">
      <w:start w:val="1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14CFC"/>
    <w:multiLevelType w:val="hybridMultilevel"/>
    <w:tmpl w:val="3F6C6200"/>
    <w:lvl w:ilvl="0" w:tplc="C30422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11A6C"/>
    <w:multiLevelType w:val="hybridMultilevel"/>
    <w:tmpl w:val="5A34E5D0"/>
    <w:lvl w:ilvl="0" w:tplc="0CC424AC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D72F8"/>
    <w:multiLevelType w:val="hybridMultilevel"/>
    <w:tmpl w:val="AB5ED546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D53B9"/>
    <w:multiLevelType w:val="hybridMultilevel"/>
    <w:tmpl w:val="69E27702"/>
    <w:lvl w:ilvl="0" w:tplc="5928E37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8E28CA"/>
    <w:multiLevelType w:val="hybridMultilevel"/>
    <w:tmpl w:val="08BC6DA0"/>
    <w:lvl w:ilvl="0" w:tplc="F53A65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A73A8"/>
    <w:multiLevelType w:val="hybridMultilevel"/>
    <w:tmpl w:val="607CEBEE"/>
    <w:lvl w:ilvl="0" w:tplc="307C638C">
      <w:start w:val="10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C4C68"/>
    <w:multiLevelType w:val="hybridMultilevel"/>
    <w:tmpl w:val="725A72C6"/>
    <w:lvl w:ilvl="0" w:tplc="E2B6FB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12985"/>
    <w:multiLevelType w:val="hybridMultilevel"/>
    <w:tmpl w:val="0F6E2D72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F610ECA"/>
    <w:multiLevelType w:val="hybridMultilevel"/>
    <w:tmpl w:val="5476AD22"/>
    <w:lvl w:ilvl="0" w:tplc="5C5803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30"/>
  </w:num>
  <w:num w:numId="5">
    <w:abstractNumId w:val="25"/>
  </w:num>
  <w:num w:numId="6">
    <w:abstractNumId w:val="11"/>
  </w:num>
  <w:num w:numId="7">
    <w:abstractNumId w:val="9"/>
  </w:num>
  <w:num w:numId="8">
    <w:abstractNumId w:val="12"/>
  </w:num>
  <w:num w:numId="9">
    <w:abstractNumId w:val="5"/>
  </w:num>
  <w:num w:numId="10">
    <w:abstractNumId w:val="16"/>
  </w:num>
  <w:num w:numId="11">
    <w:abstractNumId w:val="2"/>
  </w:num>
  <w:num w:numId="12">
    <w:abstractNumId w:val="29"/>
  </w:num>
  <w:num w:numId="13">
    <w:abstractNumId w:val="6"/>
  </w:num>
  <w:num w:numId="14">
    <w:abstractNumId w:val="7"/>
  </w:num>
  <w:num w:numId="15">
    <w:abstractNumId w:val="24"/>
  </w:num>
  <w:num w:numId="16">
    <w:abstractNumId w:val="13"/>
  </w:num>
  <w:num w:numId="17">
    <w:abstractNumId w:val="3"/>
  </w:num>
  <w:num w:numId="18">
    <w:abstractNumId w:val="10"/>
  </w:num>
  <w:num w:numId="19">
    <w:abstractNumId w:val="22"/>
  </w:num>
  <w:num w:numId="20">
    <w:abstractNumId w:val="20"/>
  </w:num>
  <w:num w:numId="21">
    <w:abstractNumId w:val="27"/>
  </w:num>
  <w:num w:numId="22">
    <w:abstractNumId w:val="26"/>
  </w:num>
  <w:num w:numId="23">
    <w:abstractNumId w:val="1"/>
  </w:num>
  <w:num w:numId="24">
    <w:abstractNumId w:val="18"/>
  </w:num>
  <w:num w:numId="25">
    <w:abstractNumId w:val="28"/>
  </w:num>
  <w:num w:numId="26">
    <w:abstractNumId w:val="15"/>
  </w:num>
  <w:num w:numId="27">
    <w:abstractNumId w:val="17"/>
  </w:num>
  <w:num w:numId="28">
    <w:abstractNumId w:val="0"/>
  </w:num>
  <w:num w:numId="29">
    <w:abstractNumId w:val="8"/>
  </w:num>
  <w:num w:numId="30">
    <w:abstractNumId w:val="19"/>
  </w:num>
  <w:num w:numId="31">
    <w:abstractNumId w:val="31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E30"/>
    <w:rsid w:val="000065F2"/>
    <w:rsid w:val="00024B91"/>
    <w:rsid w:val="00032642"/>
    <w:rsid w:val="00040D66"/>
    <w:rsid w:val="00046A51"/>
    <w:rsid w:val="00057B01"/>
    <w:rsid w:val="000600A5"/>
    <w:rsid w:val="00061854"/>
    <w:rsid w:val="00070306"/>
    <w:rsid w:val="00070C38"/>
    <w:rsid w:val="00080FCA"/>
    <w:rsid w:val="000925BC"/>
    <w:rsid w:val="00094B12"/>
    <w:rsid w:val="000A1140"/>
    <w:rsid w:val="000A5858"/>
    <w:rsid w:val="000B7392"/>
    <w:rsid w:val="000C5C07"/>
    <w:rsid w:val="000C5DEF"/>
    <w:rsid w:val="001154F0"/>
    <w:rsid w:val="00123F34"/>
    <w:rsid w:val="00131828"/>
    <w:rsid w:val="00135717"/>
    <w:rsid w:val="00156923"/>
    <w:rsid w:val="0015700E"/>
    <w:rsid w:val="00170539"/>
    <w:rsid w:val="00170891"/>
    <w:rsid w:val="00195F2B"/>
    <w:rsid w:val="001A013A"/>
    <w:rsid w:val="001A3A20"/>
    <w:rsid w:val="001D2227"/>
    <w:rsid w:val="00217D41"/>
    <w:rsid w:val="00222CFA"/>
    <w:rsid w:val="00237C41"/>
    <w:rsid w:val="00245687"/>
    <w:rsid w:val="0024581C"/>
    <w:rsid w:val="00263551"/>
    <w:rsid w:val="002739FA"/>
    <w:rsid w:val="00281252"/>
    <w:rsid w:val="00285708"/>
    <w:rsid w:val="002A4157"/>
    <w:rsid w:val="002B0B0C"/>
    <w:rsid w:val="002C3322"/>
    <w:rsid w:val="002E46C3"/>
    <w:rsid w:val="002E71D0"/>
    <w:rsid w:val="002F3402"/>
    <w:rsid w:val="002F5D36"/>
    <w:rsid w:val="00303FE0"/>
    <w:rsid w:val="003123D4"/>
    <w:rsid w:val="00315A3B"/>
    <w:rsid w:val="0033002A"/>
    <w:rsid w:val="0033285B"/>
    <w:rsid w:val="00335028"/>
    <w:rsid w:val="003532E5"/>
    <w:rsid w:val="003607D8"/>
    <w:rsid w:val="003868A9"/>
    <w:rsid w:val="00391D2D"/>
    <w:rsid w:val="003A05B4"/>
    <w:rsid w:val="003A338D"/>
    <w:rsid w:val="003A7518"/>
    <w:rsid w:val="003C4A8B"/>
    <w:rsid w:val="003F46E2"/>
    <w:rsid w:val="00400FE7"/>
    <w:rsid w:val="00421A4E"/>
    <w:rsid w:val="004240B5"/>
    <w:rsid w:val="00447738"/>
    <w:rsid w:val="00447E31"/>
    <w:rsid w:val="00496B68"/>
    <w:rsid w:val="004A2C64"/>
    <w:rsid w:val="004C7D82"/>
    <w:rsid w:val="005108FF"/>
    <w:rsid w:val="005133BF"/>
    <w:rsid w:val="0055436A"/>
    <w:rsid w:val="00562D1A"/>
    <w:rsid w:val="00563A77"/>
    <w:rsid w:val="0057547E"/>
    <w:rsid w:val="00596076"/>
    <w:rsid w:val="005B1A5A"/>
    <w:rsid w:val="005B476B"/>
    <w:rsid w:val="005B6634"/>
    <w:rsid w:val="005C3ED8"/>
    <w:rsid w:val="00611D70"/>
    <w:rsid w:val="00620140"/>
    <w:rsid w:val="006248FE"/>
    <w:rsid w:val="0065408E"/>
    <w:rsid w:val="0069265D"/>
    <w:rsid w:val="006D6BCE"/>
    <w:rsid w:val="006F3D4E"/>
    <w:rsid w:val="00746B31"/>
    <w:rsid w:val="00766A04"/>
    <w:rsid w:val="00777DAF"/>
    <w:rsid w:val="007A06F3"/>
    <w:rsid w:val="007A5D05"/>
    <w:rsid w:val="007B0E05"/>
    <w:rsid w:val="007B1781"/>
    <w:rsid w:val="007C3BBC"/>
    <w:rsid w:val="007C6A0D"/>
    <w:rsid w:val="007E56C1"/>
    <w:rsid w:val="007E7300"/>
    <w:rsid w:val="008238AF"/>
    <w:rsid w:val="008701D8"/>
    <w:rsid w:val="00877F44"/>
    <w:rsid w:val="008826BE"/>
    <w:rsid w:val="008964DA"/>
    <w:rsid w:val="008A5D4A"/>
    <w:rsid w:val="008C3D44"/>
    <w:rsid w:val="008D506D"/>
    <w:rsid w:val="008D53C5"/>
    <w:rsid w:val="008D6316"/>
    <w:rsid w:val="008D75CB"/>
    <w:rsid w:val="008F0282"/>
    <w:rsid w:val="008F5841"/>
    <w:rsid w:val="00915EBE"/>
    <w:rsid w:val="00926DDF"/>
    <w:rsid w:val="00942E04"/>
    <w:rsid w:val="0096347F"/>
    <w:rsid w:val="00975F57"/>
    <w:rsid w:val="00990DB2"/>
    <w:rsid w:val="009C1BB5"/>
    <w:rsid w:val="009E0141"/>
    <w:rsid w:val="009F050D"/>
    <w:rsid w:val="009F40A3"/>
    <w:rsid w:val="009F4308"/>
    <w:rsid w:val="00A14360"/>
    <w:rsid w:val="00A31BDF"/>
    <w:rsid w:val="00A331C2"/>
    <w:rsid w:val="00A333C9"/>
    <w:rsid w:val="00AB156D"/>
    <w:rsid w:val="00AB5A2C"/>
    <w:rsid w:val="00B00627"/>
    <w:rsid w:val="00B100DA"/>
    <w:rsid w:val="00B12617"/>
    <w:rsid w:val="00B12B9B"/>
    <w:rsid w:val="00B272D9"/>
    <w:rsid w:val="00B3730B"/>
    <w:rsid w:val="00B40ED3"/>
    <w:rsid w:val="00B8176E"/>
    <w:rsid w:val="00B83493"/>
    <w:rsid w:val="00B9364E"/>
    <w:rsid w:val="00BB2A5A"/>
    <w:rsid w:val="00BB5941"/>
    <w:rsid w:val="00BB6E93"/>
    <w:rsid w:val="00BC35F4"/>
    <w:rsid w:val="00BD3B98"/>
    <w:rsid w:val="00BE1CB5"/>
    <w:rsid w:val="00BE4ED5"/>
    <w:rsid w:val="00C06EE7"/>
    <w:rsid w:val="00C16A24"/>
    <w:rsid w:val="00C804C9"/>
    <w:rsid w:val="00C81BE2"/>
    <w:rsid w:val="00C83556"/>
    <w:rsid w:val="00C85D19"/>
    <w:rsid w:val="00CB73A4"/>
    <w:rsid w:val="00CB7B57"/>
    <w:rsid w:val="00CC7D7D"/>
    <w:rsid w:val="00CE406E"/>
    <w:rsid w:val="00CF467D"/>
    <w:rsid w:val="00D053D8"/>
    <w:rsid w:val="00D2644B"/>
    <w:rsid w:val="00D56704"/>
    <w:rsid w:val="00D64E30"/>
    <w:rsid w:val="00D70E3C"/>
    <w:rsid w:val="00DF06E7"/>
    <w:rsid w:val="00E23ECB"/>
    <w:rsid w:val="00E30D19"/>
    <w:rsid w:val="00E4302F"/>
    <w:rsid w:val="00E44AEE"/>
    <w:rsid w:val="00E55C28"/>
    <w:rsid w:val="00EA61E9"/>
    <w:rsid w:val="00EC2646"/>
    <w:rsid w:val="00EC7463"/>
    <w:rsid w:val="00ED222F"/>
    <w:rsid w:val="00F17B7F"/>
    <w:rsid w:val="00F50123"/>
    <w:rsid w:val="00F51BE3"/>
    <w:rsid w:val="00F83116"/>
    <w:rsid w:val="00F85F8D"/>
    <w:rsid w:val="00FB53BA"/>
    <w:rsid w:val="00FC0484"/>
    <w:rsid w:val="00FC44A9"/>
    <w:rsid w:val="00FD5625"/>
    <w:rsid w:val="00FD7C1B"/>
    <w:rsid w:val="00FE224B"/>
    <w:rsid w:val="00FE4C47"/>
    <w:rsid w:val="00FE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597B884-FFF0-4260-8081-867755FA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26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6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546D05125E49A58AFA7BF7A8DEA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135964-7D8A-4AB7-8AEB-B8886F607682}"/>
      </w:docPartPr>
      <w:docPartBody>
        <w:p w:rsidR="00F67F8D" w:rsidRDefault="00D30DCB" w:rsidP="00D30DCB">
          <w:pPr>
            <w:pStyle w:val="86546D05125E49A58AFA7BF7A8DEA6C5"/>
          </w:pPr>
          <w:r w:rsidRPr="00F9091E">
            <w:rPr>
              <w:rStyle w:val="a3"/>
            </w:rPr>
            <w:t>Выберите элемент.</w:t>
          </w:r>
        </w:p>
      </w:docPartBody>
    </w:docPart>
    <w:docPart>
      <w:docPartPr>
        <w:name w:val="82D7C96043E84AC1808F1027644551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7C4B84-4B21-446E-AC8E-7D389E66296E}"/>
      </w:docPartPr>
      <w:docPartBody>
        <w:p w:rsidR="00F67F8D" w:rsidRDefault="00D30DCB" w:rsidP="00D30DCB">
          <w:pPr>
            <w:pStyle w:val="82D7C96043E84AC1808F1027644551F4"/>
          </w:pPr>
          <w:r w:rsidRPr="000720B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9F3"/>
    <w:rsid w:val="0009676D"/>
    <w:rsid w:val="000C5899"/>
    <w:rsid w:val="0013706D"/>
    <w:rsid w:val="002A30B0"/>
    <w:rsid w:val="00312C93"/>
    <w:rsid w:val="0042023F"/>
    <w:rsid w:val="00587688"/>
    <w:rsid w:val="005D59F3"/>
    <w:rsid w:val="0073752D"/>
    <w:rsid w:val="007C1ED7"/>
    <w:rsid w:val="007D5538"/>
    <w:rsid w:val="009E48BE"/>
    <w:rsid w:val="00AE2B32"/>
    <w:rsid w:val="00D04A74"/>
    <w:rsid w:val="00D30DCB"/>
    <w:rsid w:val="00DF11F0"/>
    <w:rsid w:val="00F34AE7"/>
    <w:rsid w:val="00F6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0DCB"/>
    <w:rPr>
      <w:color w:val="808080"/>
    </w:rPr>
  </w:style>
  <w:style w:type="paragraph" w:customStyle="1" w:styleId="0D6591A1CD4B440793239C7DAC7E697F">
    <w:name w:val="0D6591A1CD4B440793239C7DAC7E697F"/>
    <w:rsid w:val="00DF11F0"/>
  </w:style>
  <w:style w:type="paragraph" w:customStyle="1" w:styleId="931DA90CF4554E8CB9D06BDB6260A24D">
    <w:name w:val="931DA90CF4554E8CB9D06BDB6260A24D"/>
    <w:rsid w:val="00DF11F0"/>
  </w:style>
  <w:style w:type="paragraph" w:customStyle="1" w:styleId="3EA526351C564CB4A57DF633A1E8EB87">
    <w:name w:val="3EA526351C564CB4A57DF633A1E8EB87"/>
    <w:rsid w:val="00AE2B32"/>
    <w:pPr>
      <w:spacing w:after="200" w:line="276" w:lineRule="auto"/>
    </w:pPr>
  </w:style>
  <w:style w:type="paragraph" w:customStyle="1" w:styleId="0A7F44FFB55B49E7B4013FD10F73E357">
    <w:name w:val="0A7F44FFB55B49E7B4013FD10F73E357"/>
    <w:rsid w:val="00AE2B32"/>
    <w:pPr>
      <w:spacing w:after="200" w:line="276" w:lineRule="auto"/>
    </w:pPr>
  </w:style>
  <w:style w:type="paragraph" w:customStyle="1" w:styleId="86546D05125E49A58AFA7BF7A8DEA6C5">
    <w:name w:val="86546D05125E49A58AFA7BF7A8DEA6C5"/>
    <w:rsid w:val="00D30DCB"/>
  </w:style>
  <w:style w:type="paragraph" w:customStyle="1" w:styleId="6164E3B68FB8438EA7BDD79F035FB641">
    <w:name w:val="6164E3B68FB8438EA7BDD79F035FB641"/>
    <w:rsid w:val="00D30DCB"/>
  </w:style>
  <w:style w:type="paragraph" w:customStyle="1" w:styleId="82D7C96043E84AC1808F1027644551F4">
    <w:name w:val="82D7C96043E84AC1808F1027644551F4"/>
    <w:rsid w:val="00D30D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C24C7-D3C5-46F9-BD13-D8E36CAB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1</TotalTime>
  <Pages>8</Pages>
  <Words>3165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3</cp:revision>
  <cp:lastPrinted>2018-01-18T10:58:00Z</cp:lastPrinted>
  <dcterms:created xsi:type="dcterms:W3CDTF">2022-09-20T08:35:00Z</dcterms:created>
  <dcterms:modified xsi:type="dcterms:W3CDTF">2023-02-02T10:35:00Z</dcterms:modified>
</cp:coreProperties>
</file>